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042FD0">
        <w:rPr>
          <w:rFonts w:ascii="Times New Roman" w:hAnsi="Times New Roman"/>
          <w:b/>
          <w:noProof/>
          <w:sz w:val="44"/>
          <w:szCs w:val="44"/>
        </w:rPr>
        <w:t>Sed de Saber</w:t>
      </w:r>
    </w:p>
    <w:p w:rsidR="006562EB" w:rsidRPr="006E13DF" w:rsidRDefault="00B417EA" w:rsidP="00384E4B">
      <w:pPr>
        <w:rPr>
          <w:rFonts w:ascii="Arial" w:hAnsi="Arial" w:cs="Arial"/>
        </w:rPr>
      </w:pPr>
      <w:r w:rsidRPr="00B417EA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proofErr w:type="spellStart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Sed</w:t>
            </w:r>
            <w:proofErr w:type="spellEnd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de Saber Learning System</w:t>
            </w:r>
          </w:p>
          <w:p w:rsidR="009C654F" w:rsidRPr="00504A65" w:rsidRDefault="009C3DEB" w:rsidP="00042FD0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06118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1182" w:rsidRPr="009C3DEB" w:rsidRDefault="0006118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061182" w:rsidRDefault="00061182" w:rsidP="0006118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more than   &gt;</w:t>
            </w:r>
          </w:p>
        </w:tc>
        <w:tc>
          <w:tcPr>
            <w:tcW w:w="6693" w:type="dxa"/>
          </w:tcPr>
          <w:p w:rsidR="00061182" w:rsidRPr="009C3DEB" w:rsidRDefault="0006118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6118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61182" w:rsidRPr="009C3DEB" w:rsidRDefault="0006118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061182" w:rsidRDefault="0006118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zero</w:t>
            </w:r>
          </w:p>
        </w:tc>
        <w:tc>
          <w:tcPr>
            <w:tcW w:w="6693" w:type="dxa"/>
          </w:tcPr>
          <w:p w:rsidR="00061182" w:rsidRPr="009C3DEB" w:rsidRDefault="0006118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6118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1182" w:rsidRPr="009C3DEB" w:rsidRDefault="0006118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061182" w:rsidRDefault="0006118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less than    &lt;</w:t>
            </w:r>
          </w:p>
        </w:tc>
        <w:tc>
          <w:tcPr>
            <w:tcW w:w="6693" w:type="dxa"/>
          </w:tcPr>
          <w:p w:rsidR="00061182" w:rsidRPr="009C3DEB" w:rsidRDefault="0006118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6118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61182" w:rsidRPr="009C3DEB" w:rsidRDefault="0006118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061182" w:rsidRDefault="0006118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as much as</w:t>
            </w:r>
          </w:p>
        </w:tc>
        <w:tc>
          <w:tcPr>
            <w:tcW w:w="6693" w:type="dxa"/>
          </w:tcPr>
          <w:p w:rsidR="00061182" w:rsidRPr="009C3DEB" w:rsidRDefault="0006118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6118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1182" w:rsidRPr="009C3DEB" w:rsidRDefault="0006118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061182" w:rsidRDefault="0006118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 lot</w:t>
            </w:r>
          </w:p>
        </w:tc>
        <w:tc>
          <w:tcPr>
            <w:tcW w:w="6693" w:type="dxa"/>
          </w:tcPr>
          <w:p w:rsidR="00061182" w:rsidRPr="009C3DEB" w:rsidRDefault="0006118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6118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61182" w:rsidRPr="009C3DEB" w:rsidRDefault="0006118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061182" w:rsidRDefault="0006118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some</w:t>
            </w:r>
          </w:p>
        </w:tc>
        <w:tc>
          <w:tcPr>
            <w:tcW w:w="6693" w:type="dxa"/>
          </w:tcPr>
          <w:p w:rsidR="00061182" w:rsidRPr="009C3DEB" w:rsidRDefault="0006118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6118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1182" w:rsidRPr="009C3DEB" w:rsidRDefault="0006118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061182" w:rsidRDefault="0006118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too much</w:t>
            </w:r>
          </w:p>
        </w:tc>
        <w:tc>
          <w:tcPr>
            <w:tcW w:w="6693" w:type="dxa"/>
          </w:tcPr>
          <w:p w:rsidR="00061182" w:rsidRPr="009C3DEB" w:rsidRDefault="0006118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6118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61182" w:rsidRPr="009C3DEB" w:rsidRDefault="0006118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061182" w:rsidRDefault="0006118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 little</w:t>
            </w:r>
          </w:p>
        </w:tc>
        <w:tc>
          <w:tcPr>
            <w:tcW w:w="6693" w:type="dxa"/>
          </w:tcPr>
          <w:p w:rsidR="00061182" w:rsidRPr="009C3DEB" w:rsidRDefault="0006118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6118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1182" w:rsidRPr="009C3DEB" w:rsidRDefault="0006118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061182" w:rsidRDefault="0006118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very little</w:t>
            </w:r>
          </w:p>
        </w:tc>
        <w:tc>
          <w:tcPr>
            <w:tcW w:w="6693" w:type="dxa"/>
          </w:tcPr>
          <w:p w:rsidR="00061182" w:rsidRPr="009C3DEB" w:rsidRDefault="0006118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182" w:rsidRDefault="00061182" w:rsidP="00814CB4">
      <w:r>
        <w:separator/>
      </w:r>
    </w:p>
  </w:endnote>
  <w:endnote w:type="continuationSeparator" w:id="1">
    <w:p w:rsidR="00061182" w:rsidRDefault="00061182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615" w:rsidRDefault="009436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615" w:rsidRDefault="009436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182" w:rsidRDefault="00061182" w:rsidP="00814CB4">
      <w:r>
        <w:separator/>
      </w:r>
    </w:p>
  </w:footnote>
  <w:footnote w:type="continuationSeparator" w:id="1">
    <w:p w:rsidR="00061182" w:rsidRDefault="00061182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615" w:rsidRDefault="009436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943615">
      <w:rPr>
        <w:rFonts w:ascii="Times New Roman" w:hAnsi="Times New Roman"/>
        <w:color w:val="4F6228" w:themeColor="accent3" w:themeShade="80"/>
        <w:sz w:val="32"/>
        <w:szCs w:val="32"/>
      </w:rPr>
      <w:t xml:space="preserve">6 </w:t>
    </w:r>
    <w:r w:rsidR="00943615">
      <w:rPr>
        <w:rFonts w:ascii="Times New Roman" w:hAnsi="Times New Roman"/>
        <w:color w:val="4F6228" w:themeColor="accent3" w:themeShade="80"/>
        <w:sz w:val="32"/>
        <w:szCs w:val="32"/>
      </w:rPr>
      <w:t>Numbers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615" w:rsidRDefault="0094361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417EA"/>
    <w:rsid w:val="000121A2"/>
    <w:rsid w:val="0001591B"/>
    <w:rsid w:val="00026809"/>
    <w:rsid w:val="00035278"/>
    <w:rsid w:val="00037B4B"/>
    <w:rsid w:val="00042FD0"/>
    <w:rsid w:val="000437D3"/>
    <w:rsid w:val="00047A9A"/>
    <w:rsid w:val="00050330"/>
    <w:rsid w:val="0005214F"/>
    <w:rsid w:val="00061182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701B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083D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3291"/>
    <w:rsid w:val="008C424E"/>
    <w:rsid w:val="008F7492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3615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417EA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1324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eddesaber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5E709-A928-459C-B65F-37697A752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Seddesaber.vocabulary.template</Template>
  <TotalTime>1</TotalTime>
  <Pages>1</Pages>
  <Words>51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2009-05-22T01:57:00Z</cp:lastPrinted>
  <dcterms:created xsi:type="dcterms:W3CDTF">2009-05-24T14:27:00Z</dcterms:created>
  <dcterms:modified xsi:type="dcterms:W3CDTF">2009-05-24T14:30:00Z</dcterms:modified>
</cp:coreProperties>
</file>